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B26686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05150">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B26686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05150">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w:t>
      </w:r>
      <w:r w:rsidR="58C38B6B" w:rsidRPr="77BB580B">
        <w:rPr>
          <w:rFonts w:eastAsia="Arial" w:cs="Arial"/>
        </w:rPr>
        <w:lastRenderedPageBreak/>
        <w:t>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395AF3">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48BCB" w14:textId="77777777" w:rsidR="00395AF3" w:rsidRDefault="00395AF3">
      <w:r>
        <w:separator/>
      </w:r>
    </w:p>
    <w:p w14:paraId="4E53A604" w14:textId="77777777" w:rsidR="00395AF3" w:rsidRDefault="00395AF3"/>
    <w:p w14:paraId="7A14B4ED" w14:textId="77777777" w:rsidR="00395AF3" w:rsidRDefault="00395AF3"/>
    <w:p w14:paraId="076DE143" w14:textId="77777777" w:rsidR="00395AF3" w:rsidRDefault="00395AF3"/>
    <w:p w14:paraId="1D676FE1" w14:textId="77777777" w:rsidR="00395AF3" w:rsidRDefault="00395AF3"/>
    <w:p w14:paraId="243BC87B" w14:textId="77777777" w:rsidR="00395AF3" w:rsidRDefault="00395AF3"/>
    <w:p w14:paraId="2486E3F0" w14:textId="77777777" w:rsidR="00395AF3" w:rsidRDefault="00395AF3"/>
    <w:p w14:paraId="65E32C14" w14:textId="77777777" w:rsidR="00395AF3" w:rsidRDefault="00395AF3"/>
    <w:p w14:paraId="571ED674" w14:textId="77777777" w:rsidR="00395AF3" w:rsidRDefault="00395AF3"/>
  </w:endnote>
  <w:endnote w:type="continuationSeparator" w:id="0">
    <w:p w14:paraId="4777401B" w14:textId="77777777" w:rsidR="00395AF3" w:rsidRDefault="00395AF3">
      <w:r>
        <w:continuationSeparator/>
      </w:r>
    </w:p>
    <w:p w14:paraId="44E320C7" w14:textId="77777777" w:rsidR="00395AF3" w:rsidRDefault="00395AF3"/>
    <w:p w14:paraId="586D4B62" w14:textId="77777777" w:rsidR="00395AF3" w:rsidRDefault="00395AF3"/>
    <w:p w14:paraId="73F1C750" w14:textId="77777777" w:rsidR="00395AF3" w:rsidRDefault="00395AF3"/>
    <w:p w14:paraId="1D784AAA" w14:textId="77777777" w:rsidR="00395AF3" w:rsidRDefault="00395AF3"/>
    <w:p w14:paraId="2AD52650" w14:textId="77777777" w:rsidR="00395AF3" w:rsidRDefault="00395AF3"/>
    <w:p w14:paraId="4E2B9AA3" w14:textId="77777777" w:rsidR="00395AF3" w:rsidRDefault="00395AF3"/>
    <w:p w14:paraId="79D8354E" w14:textId="77777777" w:rsidR="00395AF3" w:rsidRDefault="00395AF3"/>
    <w:p w14:paraId="7681E639" w14:textId="77777777" w:rsidR="00395AF3" w:rsidRDefault="00395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48A41" w14:textId="77777777" w:rsidR="00395AF3" w:rsidRDefault="00395AF3">
      <w:r>
        <w:separator/>
      </w:r>
    </w:p>
    <w:p w14:paraId="4C38D181" w14:textId="77777777" w:rsidR="00395AF3" w:rsidRDefault="00395AF3"/>
    <w:p w14:paraId="3ACA1F4D" w14:textId="77777777" w:rsidR="00395AF3" w:rsidRDefault="00395AF3"/>
    <w:p w14:paraId="771F93DA" w14:textId="77777777" w:rsidR="00395AF3" w:rsidRDefault="00395AF3"/>
    <w:p w14:paraId="11780BF5" w14:textId="77777777" w:rsidR="00395AF3" w:rsidRDefault="00395AF3"/>
    <w:p w14:paraId="456F6FEC" w14:textId="77777777" w:rsidR="00395AF3" w:rsidRDefault="00395AF3"/>
    <w:p w14:paraId="5F259A3B" w14:textId="77777777" w:rsidR="00395AF3" w:rsidRDefault="00395AF3"/>
    <w:p w14:paraId="409AC00C" w14:textId="77777777" w:rsidR="00395AF3" w:rsidRDefault="00395AF3"/>
    <w:p w14:paraId="0BC65472" w14:textId="77777777" w:rsidR="00395AF3" w:rsidRDefault="00395AF3"/>
  </w:footnote>
  <w:footnote w:type="continuationSeparator" w:id="0">
    <w:p w14:paraId="35EB69D5" w14:textId="77777777" w:rsidR="00395AF3" w:rsidRDefault="00395AF3">
      <w:r>
        <w:continuationSeparator/>
      </w:r>
    </w:p>
    <w:p w14:paraId="2347D28B" w14:textId="77777777" w:rsidR="00395AF3" w:rsidRDefault="00395AF3"/>
    <w:p w14:paraId="1564E0E3" w14:textId="77777777" w:rsidR="00395AF3" w:rsidRDefault="00395AF3"/>
    <w:p w14:paraId="5A141564" w14:textId="77777777" w:rsidR="00395AF3" w:rsidRDefault="00395AF3"/>
    <w:p w14:paraId="4F858E9E" w14:textId="77777777" w:rsidR="00395AF3" w:rsidRDefault="00395AF3"/>
    <w:p w14:paraId="51BD35D0" w14:textId="77777777" w:rsidR="00395AF3" w:rsidRDefault="00395AF3"/>
    <w:p w14:paraId="62C65469" w14:textId="77777777" w:rsidR="00395AF3" w:rsidRDefault="00395AF3"/>
    <w:p w14:paraId="6DA136E7" w14:textId="77777777" w:rsidR="00395AF3" w:rsidRDefault="00395AF3"/>
    <w:p w14:paraId="5CC4384C" w14:textId="77777777" w:rsidR="00395AF3" w:rsidRDefault="00395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5F6E6" w14:textId="0CF6B89F" w:rsidR="00F05150" w:rsidRDefault="00F05150" w:rsidP="00F0515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Pr>
        <w:b/>
        <w:noProof/>
        <w:sz w:val="24"/>
      </w:rPr>
      <w:t>015</w:t>
    </w:r>
  </w:p>
  <w:p w14:paraId="65CDBB3B" w14:textId="77777777" w:rsidR="00F05150" w:rsidRDefault="00F05150" w:rsidP="00F0515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2094B2EF" w14:textId="77777777" w:rsidR="00F05150" w:rsidRDefault="00F05150" w:rsidP="00F05150">
    <w:pPr>
      <w:pStyle w:val="Header"/>
      <w:pBdr>
        <w:bottom w:val="single" w:sz="4" w:space="1" w:color="auto"/>
      </w:pBdr>
      <w:tabs>
        <w:tab w:val="right" w:pos="9639"/>
      </w:tabs>
      <w:rPr>
        <w:rFonts w:cs="Arial"/>
        <w:b/>
        <w:bCs/>
        <w:sz w:val="24"/>
        <w:szCs w:val="24"/>
      </w:rPr>
    </w:pPr>
  </w:p>
  <w:p w14:paraId="4584FE19" w14:textId="0E3F0185" w:rsidR="00C64D03" w:rsidRDefault="00C64D03" w:rsidP="00C64D0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C4-240117</w:t>
    </w:r>
  </w:p>
  <w:p w14:paraId="1A14DEB3" w14:textId="77777777" w:rsidR="00C64D03" w:rsidRDefault="00C64D03" w:rsidP="00C64D0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2DB035CC" w14:textId="77777777" w:rsidR="00C64D03" w:rsidRPr="000F4E43" w:rsidRDefault="00C64D03" w:rsidP="00C64D03">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95AF3"/>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4D03"/>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389D"/>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5150"/>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C64D0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292553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71443"/>
    <w:rsid w:val="002A2C77"/>
    <w:rsid w:val="00314D9C"/>
    <w:rsid w:val="00355305"/>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344C4"/>
    <w:rsid w:val="00B41CE4"/>
    <w:rsid w:val="00B9526E"/>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516C51-C1A5-4AF9-A6EC-F93BD35DEF23}">
  <ds:schemaRefs>
    <ds:schemaRef ds:uri="Microsoft.SharePoint.Taxonomy.ContentTypeSync"/>
  </ds:schemaRefs>
</ds:datastoreItem>
</file>

<file path=customXml/itemProps4.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1</Pages>
  <Words>353</Words>
  <Characters>2013</Characters>
  <Application>Microsoft Office Word</Application>
  <DocSecurity>0</DocSecurity>
  <Lines>16</Lines>
  <Paragraphs>4</Paragraphs>
  <ScaleCrop>false</ScaleCrop>
  <Company>Nokia Oyj</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31.102_CR1003R1_(Rel-18)_TEI18</cp:lastModifiedBy>
  <cp:revision>14</cp:revision>
  <cp:lastPrinted>2006-09-14T07:39:00Z</cp:lastPrinted>
  <dcterms:created xsi:type="dcterms:W3CDTF">2023-10-03T07:34:00Z</dcterms:created>
  <dcterms:modified xsi:type="dcterms:W3CDTF">2024-04-02T07:56:00Z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